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2009C" w14:textId="73D900B9" w:rsidR="006B2F86" w:rsidRDefault="00007290" w:rsidP="00E71FC3">
      <w:pPr>
        <w:pStyle w:val="NoSpacing"/>
      </w:pPr>
      <w:r>
        <w:rPr>
          <w:u w:val="single"/>
        </w:rPr>
        <w:t>Isabell JACSON</w:t>
      </w:r>
      <w:r>
        <w:t xml:space="preserve">  </w:t>
      </w:r>
      <w:proofErr w:type="gramStart"/>
      <w:r>
        <w:t xml:space="preserve">   (</w:t>
      </w:r>
      <w:proofErr w:type="gramEnd"/>
      <w:r>
        <w:t>d.1500-1)</w:t>
      </w:r>
    </w:p>
    <w:p w14:paraId="66FDAD7E" w14:textId="10853E3F" w:rsidR="00007290" w:rsidRDefault="00007290" w:rsidP="00E71FC3">
      <w:pPr>
        <w:pStyle w:val="NoSpacing"/>
      </w:pPr>
      <w:r>
        <w:t>of York. Widow.</w:t>
      </w:r>
    </w:p>
    <w:p w14:paraId="62B1A09F" w14:textId="536BD445" w:rsidR="00007290" w:rsidRDefault="00007290" w:rsidP="00E71FC3">
      <w:pPr>
        <w:pStyle w:val="NoSpacing"/>
      </w:pPr>
    </w:p>
    <w:p w14:paraId="6ABB331B" w14:textId="2AA47D0F" w:rsidR="00007290" w:rsidRDefault="00007290" w:rsidP="00E71FC3">
      <w:pPr>
        <w:pStyle w:val="NoSpacing"/>
      </w:pPr>
    </w:p>
    <w:p w14:paraId="035E71A8" w14:textId="79F6EE45" w:rsidR="00007290" w:rsidRDefault="00007290" w:rsidP="00E71FC3">
      <w:pPr>
        <w:pStyle w:val="NoSpacing"/>
      </w:pPr>
      <w:r>
        <w:t>= Robert, baker.   (W.Y.R. p.93)</w:t>
      </w:r>
    </w:p>
    <w:p w14:paraId="111FD776" w14:textId="0D99903A" w:rsidR="00007290" w:rsidRDefault="00007290" w:rsidP="00E71FC3">
      <w:pPr>
        <w:pStyle w:val="NoSpacing"/>
      </w:pPr>
    </w:p>
    <w:p w14:paraId="573ECA0D" w14:textId="1EDA2B6B" w:rsidR="00007290" w:rsidRDefault="00007290" w:rsidP="00E71FC3">
      <w:pPr>
        <w:pStyle w:val="NoSpacing"/>
      </w:pPr>
    </w:p>
    <w:p w14:paraId="32C0616B" w14:textId="5B4C4D83" w:rsidR="00007290" w:rsidRDefault="00007290" w:rsidP="00E71FC3">
      <w:pPr>
        <w:pStyle w:val="NoSpacing"/>
      </w:pPr>
      <w:r>
        <w:t xml:space="preserve">  7 Aug.1500</w:t>
      </w:r>
      <w:r>
        <w:tab/>
        <w:t>She made her Will.   (ibid.)</w:t>
      </w:r>
    </w:p>
    <w:p w14:paraId="5724D2CA" w14:textId="4A68BB0B" w:rsidR="00007290" w:rsidRDefault="00007290" w:rsidP="00007290">
      <w:pPr>
        <w:pStyle w:val="NoSpacing"/>
      </w:pPr>
      <w:r>
        <w:t>22 Sep.1501</w:t>
      </w:r>
      <w:r>
        <w:tab/>
      </w:r>
      <w:r>
        <w:t>Probate of h</w:t>
      </w:r>
      <w:r>
        <w:t>er</w:t>
      </w:r>
      <w:bookmarkStart w:id="0" w:name="_GoBack"/>
      <w:bookmarkEnd w:id="0"/>
      <w:r>
        <w:t xml:space="preserve"> Will.   (ibid.)</w:t>
      </w:r>
    </w:p>
    <w:p w14:paraId="3AB77DD4" w14:textId="77777777" w:rsidR="00007290" w:rsidRDefault="00007290" w:rsidP="00007290">
      <w:pPr>
        <w:pStyle w:val="NoSpacing"/>
      </w:pPr>
    </w:p>
    <w:p w14:paraId="2C62FDD1" w14:textId="77777777" w:rsidR="00007290" w:rsidRDefault="00007290" w:rsidP="00007290">
      <w:pPr>
        <w:pStyle w:val="NoSpacing"/>
      </w:pPr>
    </w:p>
    <w:p w14:paraId="1946897D" w14:textId="6CAFFF8F" w:rsidR="00007290" w:rsidRPr="00007290" w:rsidRDefault="00007290" w:rsidP="00007290">
      <w:pPr>
        <w:pStyle w:val="NoSpacing"/>
      </w:pPr>
      <w:r>
        <w:t>14 January 2019</w:t>
      </w:r>
    </w:p>
    <w:sectPr w:rsidR="00007290" w:rsidRPr="0000729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887D6" w14:textId="77777777" w:rsidR="00007290" w:rsidRDefault="00007290" w:rsidP="00E71FC3">
      <w:pPr>
        <w:spacing w:after="0" w:line="240" w:lineRule="auto"/>
      </w:pPr>
      <w:r>
        <w:separator/>
      </w:r>
    </w:p>
  </w:endnote>
  <w:endnote w:type="continuationSeparator" w:id="0">
    <w:p w14:paraId="23774E13" w14:textId="77777777" w:rsidR="00007290" w:rsidRDefault="0000729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6CE3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FE3E68" w14:textId="77777777" w:rsidR="00007290" w:rsidRDefault="00007290" w:rsidP="00E71FC3">
      <w:pPr>
        <w:spacing w:after="0" w:line="240" w:lineRule="auto"/>
      </w:pPr>
      <w:r>
        <w:separator/>
      </w:r>
    </w:p>
  </w:footnote>
  <w:footnote w:type="continuationSeparator" w:id="0">
    <w:p w14:paraId="60ADB70B" w14:textId="77777777" w:rsidR="00007290" w:rsidRDefault="0000729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290"/>
    <w:rsid w:val="0000729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E8497"/>
  <w15:chartTrackingRefBased/>
  <w15:docId w15:val="{289D085D-5849-4269-990F-51894461E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93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2019-01-14T20:53:00Z</dcterms:created>
  <dcterms:modified xsi:type="dcterms:W3CDTF">2019-01-14T20:56:00Z</dcterms:modified>
</cp:coreProperties>
</file>